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782" w:rsidRDefault="002C0782" w:rsidP="002469BF">
      <w:pPr>
        <w:jc w:val="center"/>
        <w:rPr>
          <w:rFonts w:ascii="Times New Roman" w:hAnsi="Times New Roman"/>
          <w:sz w:val="24"/>
          <w:szCs w:val="24"/>
        </w:rPr>
      </w:pPr>
      <w:r w:rsidRPr="00917D0E">
        <w:rPr>
          <w:rFonts w:ascii="Times New Roman" w:hAnsi="Times New Roman"/>
          <w:sz w:val="24"/>
          <w:szCs w:val="24"/>
        </w:rPr>
        <w:t>ТРУДОВОЙ ДОГОВОР</w:t>
      </w:r>
    </w:p>
    <w:p w:rsidR="002C0782" w:rsidRDefault="002C0782" w:rsidP="00917D0E">
      <w:pPr>
        <w:jc w:val="both"/>
        <w:rPr>
          <w:rFonts w:ascii="Times New Roman" w:hAnsi="Times New Roman"/>
          <w:sz w:val="24"/>
          <w:szCs w:val="24"/>
        </w:rPr>
      </w:pPr>
    </w:p>
    <w:p w:rsidR="002C0782" w:rsidRDefault="002C0782" w:rsidP="00917D0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Предприятие (организация) _______________________________________________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(</w:t>
      </w:r>
      <w:r w:rsidRPr="00917D0E">
        <w:rPr>
          <w:rFonts w:ascii="Times New Roman" w:hAnsi="Times New Roman"/>
        </w:rPr>
        <w:t>наименование)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917D0E">
        <w:rPr>
          <w:rFonts w:ascii="Times New Roman" w:hAnsi="Times New Roman"/>
          <w:sz w:val="24"/>
          <w:szCs w:val="24"/>
        </w:rPr>
        <w:t xml:space="preserve"> лице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Pr="00917D0E">
        <w:rPr>
          <w:rFonts w:ascii="Times New Roman" w:hAnsi="Times New Roman"/>
        </w:rPr>
        <w:t>(должность, Ф.И.О.)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именуемый в дальнейшем «Работодатель» и «Работник», заключили настоящий договор о нижеследующем</w:t>
      </w:r>
    </w:p>
    <w:p w:rsidR="002C0782" w:rsidRDefault="002C0782" w:rsidP="00917D0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«Работник» _____________________________________________________________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917D0E">
        <w:rPr>
          <w:rFonts w:ascii="Times New Roman" w:hAnsi="Times New Roman"/>
        </w:rPr>
        <w:t xml:space="preserve">                                                 (Ф.И.О.)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Принимается на работу ______________________________________________________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917D0E">
        <w:rPr>
          <w:rFonts w:ascii="Times New Roman" w:hAnsi="Times New Roman"/>
        </w:rPr>
        <w:t>(наименование структурного подразделения)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E749B8">
        <w:rPr>
          <w:rFonts w:ascii="Times New Roman" w:hAnsi="Times New Roman"/>
          <w:sz w:val="24"/>
          <w:szCs w:val="24"/>
        </w:rPr>
        <w:t>по профессии, должности</w:t>
      </w:r>
      <w:r>
        <w:rPr>
          <w:rFonts w:ascii="Times New Roman" w:hAnsi="Times New Roman"/>
        </w:rPr>
        <w:t>______________________________________________________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</w:t>
      </w:r>
      <w:r w:rsidRPr="00E749B8">
        <w:rPr>
          <w:rFonts w:ascii="Times New Roman" w:hAnsi="Times New Roman"/>
        </w:rPr>
        <w:t>(полное наименование профессии, должности)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Квалификации______________________________________________________________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E749B8">
        <w:rPr>
          <w:rFonts w:ascii="Times New Roman" w:hAnsi="Times New Roman"/>
        </w:rPr>
        <w:t xml:space="preserve">                                          (разряд, квалификационная категория)</w:t>
      </w:r>
    </w:p>
    <w:p w:rsidR="002C0782" w:rsidRDefault="002C0782" w:rsidP="00E749B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 является:</w:t>
      </w:r>
    </w:p>
    <w:p w:rsidR="002C0782" w:rsidRDefault="002C0782" w:rsidP="00E749B8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договором по основной работе</w:t>
      </w:r>
    </w:p>
    <w:p w:rsidR="002C0782" w:rsidRDefault="002C0782" w:rsidP="00E749B8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договором по совместительству</w:t>
      </w:r>
    </w:p>
    <w:p w:rsidR="002C0782" w:rsidRDefault="002C0782" w:rsidP="00E749B8">
      <w:pPr>
        <w:pStyle w:val="ListParagraph"/>
        <w:spacing w:after="0" w:line="240" w:lineRule="auto"/>
        <w:jc w:val="both"/>
        <w:rPr>
          <w:rFonts w:ascii="Times New Roman" w:hAnsi="Times New Roman"/>
        </w:rPr>
      </w:pPr>
      <w:r w:rsidRPr="00583E52">
        <w:rPr>
          <w:rFonts w:ascii="Times New Roman" w:hAnsi="Times New Roman"/>
        </w:rPr>
        <w:t>(нужное подчеркнуть)</w:t>
      </w:r>
    </w:p>
    <w:p w:rsidR="002C0782" w:rsidRDefault="002C0782" w:rsidP="00583E5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договора:</w:t>
      </w:r>
    </w:p>
    <w:p w:rsidR="002C0782" w:rsidRDefault="002C0782" w:rsidP="00583E52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неопределенный срок (бессрочный)</w:t>
      </w:r>
    </w:p>
    <w:p w:rsidR="002C0782" w:rsidRDefault="002C0782" w:rsidP="00583E52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определенный срок ___________________________________________________</w:t>
      </w:r>
    </w:p>
    <w:p w:rsidR="002C0782" w:rsidRDefault="002C0782" w:rsidP="00583E52">
      <w:pPr>
        <w:pStyle w:val="ListParagraph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B27A03">
        <w:rPr>
          <w:rFonts w:ascii="Times New Roman" w:hAnsi="Times New Roman"/>
        </w:rPr>
        <w:t>(указать причину заключения срочного договора)</w:t>
      </w:r>
    </w:p>
    <w:p w:rsidR="002C0782" w:rsidRDefault="002C0782" w:rsidP="00583E52">
      <w:pPr>
        <w:pStyle w:val="ListParagraph"/>
        <w:spacing w:after="0" w:line="240" w:lineRule="auto"/>
        <w:jc w:val="both"/>
        <w:rPr>
          <w:rFonts w:ascii="Times New Roman" w:hAnsi="Times New Roman"/>
        </w:rPr>
      </w:pPr>
      <w:r w:rsidRPr="00B27A03">
        <w:rPr>
          <w:rFonts w:ascii="Times New Roman" w:hAnsi="Times New Roman"/>
          <w:sz w:val="24"/>
          <w:szCs w:val="24"/>
        </w:rPr>
        <w:t>На время выполнения определенной работы</w:t>
      </w:r>
      <w:r>
        <w:rPr>
          <w:rFonts w:ascii="Times New Roman" w:hAnsi="Times New Roman"/>
        </w:rPr>
        <w:t xml:space="preserve"> __________________________________</w:t>
      </w:r>
    </w:p>
    <w:p w:rsidR="002C0782" w:rsidRDefault="002C0782" w:rsidP="00583E52">
      <w:pPr>
        <w:pStyle w:val="ListParagraph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(указать кокой)</w:t>
      </w:r>
    </w:p>
    <w:p w:rsidR="002C0782" w:rsidRDefault="002C0782" w:rsidP="00B27A0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Срок действия договора:</w:t>
      </w:r>
    </w:p>
    <w:p w:rsidR="002C0782" w:rsidRDefault="002C0782" w:rsidP="00B27A03">
      <w:pPr>
        <w:pStyle w:val="ListParagraph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работы_______________________</w:t>
      </w:r>
    </w:p>
    <w:p w:rsidR="002C0782" w:rsidRDefault="002C0782" w:rsidP="00B27A03">
      <w:pPr>
        <w:pStyle w:val="ListParagraph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работы:____________________</w:t>
      </w:r>
    </w:p>
    <w:p w:rsidR="002C0782" w:rsidRPr="00B27A03" w:rsidRDefault="002C0782" w:rsidP="00B27A0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7A03">
        <w:rPr>
          <w:rFonts w:ascii="Times New Roman" w:hAnsi="Times New Roman"/>
          <w:sz w:val="24"/>
          <w:szCs w:val="24"/>
        </w:rPr>
        <w:t>Срок испытания:</w:t>
      </w:r>
    </w:p>
    <w:p w:rsidR="002C0782" w:rsidRPr="00B27A03" w:rsidRDefault="002C0782" w:rsidP="00B27A03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7A03">
        <w:rPr>
          <w:rFonts w:ascii="Times New Roman" w:hAnsi="Times New Roman"/>
          <w:sz w:val="24"/>
          <w:szCs w:val="24"/>
        </w:rPr>
        <w:t>а) без испытания</w:t>
      </w:r>
    </w:p>
    <w:p w:rsidR="002C0782" w:rsidRPr="00B27A03" w:rsidRDefault="002C0782" w:rsidP="00B27A03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7A03">
        <w:rPr>
          <w:rFonts w:ascii="Times New Roman" w:hAnsi="Times New Roman"/>
          <w:sz w:val="24"/>
          <w:szCs w:val="24"/>
        </w:rPr>
        <w:t>б) _________________________________________</w:t>
      </w:r>
    </w:p>
    <w:p w:rsidR="002C0782" w:rsidRDefault="002C0782" w:rsidP="00B27A03">
      <w:pPr>
        <w:pStyle w:val="ListParagraph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B27A03">
        <w:rPr>
          <w:rFonts w:ascii="Times New Roman" w:hAnsi="Times New Roman"/>
        </w:rPr>
        <w:t>(продолжительность испытательного срока)</w:t>
      </w:r>
    </w:p>
    <w:p w:rsidR="002C0782" w:rsidRDefault="002C0782" w:rsidP="00B27A0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Обязанности «Работника»:</w:t>
      </w:r>
    </w:p>
    <w:p w:rsidR="002C0782" w:rsidRDefault="002C0782" w:rsidP="00B27A03">
      <w:pPr>
        <w:pStyle w:val="ListParagraph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Добросовестно выполнять обязанности в соответствии с должностной инструкцией, инструкцией по рабочим местам, сменным заданием (нужное подчеркнуть);</w:t>
      </w:r>
    </w:p>
    <w:p w:rsidR="002C0782" w:rsidRDefault="002C0782" w:rsidP="00B27A03">
      <w:pPr>
        <w:pStyle w:val="ListParagraph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Выполнять дополнительные  работы по смежным профессиям, а также по указаниям руководителя;</w:t>
      </w:r>
    </w:p>
    <w:p w:rsidR="002C0782" w:rsidRDefault="002C0782" w:rsidP="00B27A03">
      <w:pPr>
        <w:pStyle w:val="ListParagraph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Выполнять установленные Правила внутреннего трудового распорядка дня.</w:t>
      </w:r>
    </w:p>
    <w:p w:rsidR="002C0782" w:rsidRDefault="002C0782" w:rsidP="000A38C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«Работодатель» обязуется организовать  труд «Работника», создать условия для безопасного   и эффективного труда, оборудовать рабочее место в соответствии с правилами охраны труда и техники безопасности, своевременно выплачивать обусловленную договором заработную плату.</w:t>
      </w:r>
    </w:p>
    <w:p w:rsidR="002C0782" w:rsidRDefault="002C0782" w:rsidP="000A38C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Характеристика условий труда, компенсации и льготы «Работнику» за работу в тяжелых, вредных и (или) опасных условиях___________________________________________</w:t>
      </w:r>
    </w:p>
    <w:p w:rsidR="002C0782" w:rsidRDefault="002C0782" w:rsidP="000A38C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Виды и условия социального страхования (непосредственно связанные с трудовой деятельностью____________________________________________________________</w:t>
      </w:r>
    </w:p>
    <w:p w:rsidR="002C0782" w:rsidRDefault="002C0782" w:rsidP="000A38C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Выдача «Работнику» в соответствии с установленными нормами спецодежды, спецобуви и других средств индивидуальной защиты за счет средств «Работодателя»</w:t>
      </w:r>
    </w:p>
    <w:p w:rsidR="002C0782" w:rsidRDefault="002C0782" w:rsidP="007F1975">
      <w:pPr>
        <w:pStyle w:val="ListParagraph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(перечень) _______________________________________________________________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12.Особенности режима рабочего времени: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-неполный рабочий день_________________________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- неполная рабочая неделя _______________________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-  почасовая работа______________________________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13. «Работнику» устанавливается: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Должностной оклад (тарифная) ставка: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14. «Работнику устанавливается ежегодный отпуск продолжительностью: ______________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15. Другие условия договора связанные со спецификой труда________________________</w:t>
      </w:r>
    </w:p>
    <w:p w:rsidR="002C0782" w:rsidRDefault="002C0782" w:rsidP="00514D0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16. «Работник» руководствуется в работе действующими законодательными, нормативными,          </w:t>
      </w:r>
    </w:p>
    <w:p w:rsidR="002C0782" w:rsidRDefault="002C0782" w:rsidP="00514D0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правовыми актами и инструкциями по охране труда, Правилами внутреннего трудового </w:t>
      </w:r>
    </w:p>
    <w:p w:rsidR="002C0782" w:rsidRDefault="002C0782" w:rsidP="00514D0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распорядка, распоряжениями администрации «Работодателя» и обязуется:</w:t>
      </w:r>
    </w:p>
    <w:p w:rsidR="002C0782" w:rsidRDefault="002C0782" w:rsidP="00514D0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 соблюдать трудовую и производственную дисциплину, нормы, правила и инструкции</w:t>
      </w:r>
    </w:p>
    <w:p w:rsidR="002C0782" w:rsidRDefault="002C0782" w:rsidP="00514D0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по охране труда;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 правильно применять коллективные и индивидуальные средства защиты;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 немедленно сообщать своему непосредственному руководителю о любом несчастном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случае, происшедшим на производстве, о признаках профессионального заболевания, а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также о ситуации, которая создает угрозу жизни и здоровью людей.</w:t>
      </w:r>
    </w:p>
    <w:p w:rsidR="002C0782" w:rsidRDefault="002C0782" w:rsidP="00F40E1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17. « Работник» имеет право на запрос о проведении независимой экспертизы условий труда на      </w:t>
      </w:r>
    </w:p>
    <w:p w:rsidR="002C0782" w:rsidRDefault="002C0782" w:rsidP="00F40E1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на своем рабочем месте.</w:t>
      </w:r>
    </w:p>
    <w:p w:rsidR="002C0782" w:rsidRDefault="002C0782" w:rsidP="00F40E1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18. Изменения и дополнения в данный договор вносятся по обоюдному согласию сторон.</w:t>
      </w:r>
    </w:p>
    <w:p w:rsidR="002C0782" w:rsidRDefault="002C0782" w:rsidP="00F40E1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:rsidR="002C0782" w:rsidRDefault="002C0782" w:rsidP="00F40E1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Адрес сторон и подписи:</w:t>
      </w:r>
    </w:p>
    <w:p w:rsidR="002C0782" w:rsidRDefault="002C0782" w:rsidP="00F40E1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«Работник»                                                            Предприятие (Работодатель)</w:t>
      </w:r>
    </w:p>
    <w:p w:rsidR="002C0782" w:rsidRDefault="002C0782" w:rsidP="00F40E1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____________________________                       ______________________________</w:t>
      </w:r>
    </w:p>
    <w:p w:rsidR="002C0782" w:rsidRDefault="002C0782" w:rsidP="00F40E1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Адрес:</w:t>
      </w:r>
    </w:p>
    <w:p w:rsidR="002C0782" w:rsidRPr="007F1975" w:rsidRDefault="002C0782" w:rsidP="00F40E1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Паспорт:</w:t>
      </w:r>
    </w:p>
    <w:sectPr w:rsidR="002C0782" w:rsidRPr="007F1975" w:rsidSect="00506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B7D0C"/>
    <w:multiLevelType w:val="hybridMultilevel"/>
    <w:tmpl w:val="C644C6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7D0E"/>
    <w:rsid w:val="000A38C3"/>
    <w:rsid w:val="0019121F"/>
    <w:rsid w:val="001E5018"/>
    <w:rsid w:val="002469BF"/>
    <w:rsid w:val="002C0782"/>
    <w:rsid w:val="00506EB3"/>
    <w:rsid w:val="00514D09"/>
    <w:rsid w:val="00583E52"/>
    <w:rsid w:val="006623C8"/>
    <w:rsid w:val="007F1975"/>
    <w:rsid w:val="00917D0E"/>
    <w:rsid w:val="00A61DA9"/>
    <w:rsid w:val="00B27A03"/>
    <w:rsid w:val="00C9165B"/>
    <w:rsid w:val="00E749B8"/>
    <w:rsid w:val="00F13224"/>
    <w:rsid w:val="00F40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EB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17D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305</TotalTime>
  <Pages>2</Pages>
  <Words>694</Words>
  <Characters>3957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5</cp:revision>
  <dcterms:created xsi:type="dcterms:W3CDTF">2014-12-19T07:35:00Z</dcterms:created>
  <dcterms:modified xsi:type="dcterms:W3CDTF">2015-11-23T12:50:00Z</dcterms:modified>
</cp:coreProperties>
</file>